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431E5" w14:textId="77777777" w:rsidR="00A92D22" w:rsidRDefault="00A92D22" w:rsidP="00A92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BACON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BACONNE)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(fl.1469)</w:t>
      </w:r>
    </w:p>
    <w:p w14:paraId="2F4B0405" w14:textId="77777777" w:rsidR="00A92D22" w:rsidRDefault="00A92D22" w:rsidP="00A92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Kingsthorpe,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Husbandman.</w:t>
      </w:r>
    </w:p>
    <w:p w14:paraId="6BE607F5" w14:textId="77777777" w:rsidR="00A92D22" w:rsidRDefault="00A92D22" w:rsidP="00A92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CC4187" w14:textId="77777777" w:rsidR="00A92D22" w:rsidRDefault="00A92D22" w:rsidP="00A92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FADE3E" w14:textId="77777777" w:rsidR="00A92D22" w:rsidRDefault="00A92D22" w:rsidP="00A92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Jan.1469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a general pardon. </w:t>
      </w:r>
    </w:p>
    <w:p w14:paraId="532CB049" w14:textId="77777777" w:rsidR="00A92D22" w:rsidRDefault="00A92D22" w:rsidP="00A92D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7473D076" w14:textId="77777777" w:rsidR="00A92D22" w:rsidRDefault="00A92D22" w:rsidP="00A92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p.55)</w:t>
      </w:r>
    </w:p>
    <w:p w14:paraId="1A1126F2" w14:textId="77777777" w:rsidR="00A92D22" w:rsidRDefault="00A92D22" w:rsidP="00A92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0FD0EE" w14:textId="77777777" w:rsidR="00A92D22" w:rsidRDefault="00A92D22" w:rsidP="00A92D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CF0B16" w14:textId="77777777" w:rsidR="00A92D22" w:rsidRDefault="00A92D22" w:rsidP="00A92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1AFC8F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2E5EC" w14:textId="77777777" w:rsidR="00A92D22" w:rsidRDefault="00A92D22" w:rsidP="009139A6">
      <w:r>
        <w:separator/>
      </w:r>
    </w:p>
  </w:endnote>
  <w:endnote w:type="continuationSeparator" w:id="0">
    <w:p w14:paraId="3DEE1DA9" w14:textId="77777777" w:rsidR="00A92D22" w:rsidRDefault="00A92D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1B0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561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B9A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7F5DA" w14:textId="77777777" w:rsidR="00A92D22" w:rsidRDefault="00A92D22" w:rsidP="009139A6">
      <w:r>
        <w:separator/>
      </w:r>
    </w:p>
  </w:footnote>
  <w:footnote w:type="continuationSeparator" w:id="0">
    <w:p w14:paraId="081EC346" w14:textId="77777777" w:rsidR="00A92D22" w:rsidRDefault="00A92D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91A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26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A22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D22"/>
    <w:rsid w:val="000666E0"/>
    <w:rsid w:val="002510B7"/>
    <w:rsid w:val="005C130B"/>
    <w:rsid w:val="00826F5C"/>
    <w:rsid w:val="009139A6"/>
    <w:rsid w:val="009448BB"/>
    <w:rsid w:val="00A3176C"/>
    <w:rsid w:val="00A92D22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77C22"/>
  <w15:chartTrackingRefBased/>
  <w15:docId w15:val="{AC9B455B-A9B6-4FC7-91AB-B28425C8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D2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2022-09-16T20:32:00Z</dcterms:created>
  <dcterms:modified xsi:type="dcterms:W3CDTF">2022-09-16T20:33:00Z</dcterms:modified>
</cp:coreProperties>
</file>